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31121" w14:textId="4ACB69D1" w:rsidR="006B2F86" w:rsidRDefault="001E4A8C" w:rsidP="00E71FC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(</w:t>
      </w:r>
      <w:proofErr w:type="gramEnd"/>
      <w:r>
        <w:t>fl.1459)</w:t>
      </w:r>
    </w:p>
    <w:p w14:paraId="78A747EC" w14:textId="660B74B8" w:rsidR="001E4A8C" w:rsidRDefault="001E4A8C" w:rsidP="00E71FC3">
      <w:pPr>
        <w:pStyle w:val="NoSpacing"/>
      </w:pPr>
      <w:r>
        <w:t>of York. Labourer.</w:t>
      </w:r>
    </w:p>
    <w:p w14:paraId="6089AAAE" w14:textId="1C65CE5F" w:rsidR="001E4A8C" w:rsidRDefault="001E4A8C" w:rsidP="00E71FC3">
      <w:pPr>
        <w:pStyle w:val="NoSpacing"/>
      </w:pPr>
    </w:p>
    <w:p w14:paraId="08AAE157" w14:textId="1E937D61" w:rsidR="001E4A8C" w:rsidRDefault="001E4A8C" w:rsidP="00E71FC3">
      <w:pPr>
        <w:pStyle w:val="NoSpacing"/>
      </w:pPr>
    </w:p>
    <w:p w14:paraId="1B3DC39D" w14:textId="528A2D59" w:rsidR="001E4A8C" w:rsidRDefault="001E4A8C" w:rsidP="00E71FC3">
      <w:pPr>
        <w:pStyle w:val="NoSpacing"/>
      </w:pPr>
      <w:r>
        <w:t>Son:   William, labourer(q.v.).  (R.F.Y. p.209)</w:t>
      </w:r>
    </w:p>
    <w:p w14:paraId="19FA9251" w14:textId="3CCBDEE1" w:rsidR="001E4A8C" w:rsidRDefault="001E4A8C" w:rsidP="00E71FC3">
      <w:pPr>
        <w:pStyle w:val="NoSpacing"/>
      </w:pPr>
    </w:p>
    <w:p w14:paraId="74323314" w14:textId="44DE8232" w:rsidR="001E4A8C" w:rsidRDefault="001E4A8C" w:rsidP="00E71FC3">
      <w:pPr>
        <w:pStyle w:val="NoSpacing"/>
      </w:pPr>
    </w:p>
    <w:p w14:paraId="2735A2CA" w14:textId="185A2924" w:rsidR="001E4A8C" w:rsidRDefault="001E4A8C" w:rsidP="00E71FC3">
      <w:pPr>
        <w:pStyle w:val="NoSpacing"/>
      </w:pPr>
      <w:r>
        <w:tab/>
        <w:t>1484</w:t>
      </w:r>
      <w:r>
        <w:tab/>
        <w:t>William became a Freeman by patrimony.   (ibid.)</w:t>
      </w:r>
    </w:p>
    <w:p w14:paraId="55E913CE" w14:textId="69A9BBD9" w:rsidR="001E4A8C" w:rsidRDefault="001E4A8C" w:rsidP="00E71FC3">
      <w:pPr>
        <w:pStyle w:val="NoSpacing"/>
      </w:pPr>
    </w:p>
    <w:p w14:paraId="2F9850E5" w14:textId="01642B99" w:rsidR="001E4A8C" w:rsidRDefault="001E4A8C" w:rsidP="00E71FC3">
      <w:pPr>
        <w:pStyle w:val="NoSpacing"/>
      </w:pPr>
    </w:p>
    <w:p w14:paraId="7AE94E37" w14:textId="28273727" w:rsidR="001E4A8C" w:rsidRPr="001E4A8C" w:rsidRDefault="001E4A8C" w:rsidP="00E71FC3">
      <w:pPr>
        <w:pStyle w:val="NoSpacing"/>
      </w:pPr>
      <w:r>
        <w:t>25 September 2018</w:t>
      </w:r>
      <w:bookmarkStart w:id="0" w:name="_GoBack"/>
      <w:bookmarkEnd w:id="0"/>
    </w:p>
    <w:sectPr w:rsidR="001E4A8C" w:rsidRPr="001E4A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55AE0" w14:textId="77777777" w:rsidR="001E4A8C" w:rsidRDefault="001E4A8C" w:rsidP="00E71FC3">
      <w:pPr>
        <w:spacing w:after="0" w:line="240" w:lineRule="auto"/>
      </w:pPr>
      <w:r>
        <w:separator/>
      </w:r>
    </w:p>
  </w:endnote>
  <w:endnote w:type="continuationSeparator" w:id="0">
    <w:p w14:paraId="21C37DA4" w14:textId="77777777" w:rsidR="001E4A8C" w:rsidRDefault="001E4A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2B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0E86F" w14:textId="77777777" w:rsidR="001E4A8C" w:rsidRDefault="001E4A8C" w:rsidP="00E71FC3">
      <w:pPr>
        <w:spacing w:after="0" w:line="240" w:lineRule="auto"/>
      </w:pPr>
      <w:r>
        <w:separator/>
      </w:r>
    </w:p>
  </w:footnote>
  <w:footnote w:type="continuationSeparator" w:id="0">
    <w:p w14:paraId="08246D0A" w14:textId="77777777" w:rsidR="001E4A8C" w:rsidRDefault="001E4A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8C"/>
    <w:rsid w:val="001A7C09"/>
    <w:rsid w:val="001E4A8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F5BE9"/>
  <w15:chartTrackingRefBased/>
  <w15:docId w15:val="{7DE02601-0D0B-49E7-953B-F2FAF5FB6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2018-09-25T19:31:00Z</dcterms:created>
  <dcterms:modified xsi:type="dcterms:W3CDTF">2018-09-25T19:33:00Z</dcterms:modified>
</cp:coreProperties>
</file>